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6C6BB" w14:textId="4BC460B8" w:rsidR="006B2F86" w:rsidRDefault="004C2935" w:rsidP="00E71FC3">
      <w:pPr>
        <w:pStyle w:val="NoSpacing"/>
      </w:pPr>
      <w:r>
        <w:rPr>
          <w:u w:val="single"/>
        </w:rPr>
        <w:t xml:space="preserve">James </w:t>
      </w:r>
      <w:proofErr w:type="spellStart"/>
      <w:proofErr w:type="gramStart"/>
      <w:r>
        <w:rPr>
          <w:u w:val="single"/>
        </w:rPr>
        <w:t>St.LEGER</w:t>
      </w:r>
      <w:proofErr w:type="spellEnd"/>
      <w:proofErr w:type="gramEnd"/>
      <w:r>
        <w:t xml:space="preserve">      (fl.1483)</w:t>
      </w:r>
    </w:p>
    <w:p w14:paraId="47BF584C" w14:textId="12AB3334" w:rsidR="004C2935" w:rsidRDefault="004C2935" w:rsidP="00E71FC3">
      <w:pPr>
        <w:pStyle w:val="NoSpacing"/>
      </w:pPr>
    </w:p>
    <w:p w14:paraId="4CD81254" w14:textId="18440273" w:rsidR="004C2935" w:rsidRDefault="004C2935" w:rsidP="00E71FC3">
      <w:pPr>
        <w:pStyle w:val="NoSpacing"/>
      </w:pPr>
    </w:p>
    <w:p w14:paraId="041EB8C4" w14:textId="3684BBA3" w:rsidR="004C2935" w:rsidRDefault="004C2935" w:rsidP="00E71FC3">
      <w:pPr>
        <w:pStyle w:val="NoSpacing"/>
      </w:pPr>
      <w:r>
        <w:t>Brother of Bartholomew(q.v.) and Sir Thomas(q.v.).   (Gill pp.81 and 24)</w:t>
      </w:r>
    </w:p>
    <w:p w14:paraId="1D1F29C5" w14:textId="4F921DF7" w:rsidR="004C2935" w:rsidRDefault="004C2935" w:rsidP="00E71FC3">
      <w:pPr>
        <w:pStyle w:val="NoSpacing"/>
      </w:pPr>
    </w:p>
    <w:p w14:paraId="33947DCC" w14:textId="62AAD89E" w:rsidR="004C2935" w:rsidRDefault="004C2935" w:rsidP="00E71FC3">
      <w:pPr>
        <w:pStyle w:val="NoSpacing"/>
      </w:pPr>
    </w:p>
    <w:p w14:paraId="4F45199D" w14:textId="6ABEE875" w:rsidR="004C2935" w:rsidRDefault="004C2935" w:rsidP="00E71FC3">
      <w:pPr>
        <w:pStyle w:val="NoSpacing"/>
      </w:pPr>
      <w:r>
        <w:tab/>
        <w:t>1483</w:t>
      </w:r>
      <w:r>
        <w:tab/>
        <w:t>He joined the rebellion in Kent.   (ibid. p.84)</w:t>
      </w:r>
    </w:p>
    <w:p w14:paraId="38E8BD13" w14:textId="53AA634F" w:rsidR="004C2935" w:rsidRDefault="004C2935" w:rsidP="00E71FC3">
      <w:pPr>
        <w:pStyle w:val="NoSpacing"/>
      </w:pPr>
    </w:p>
    <w:p w14:paraId="4AB0ACA2" w14:textId="76DBA202" w:rsidR="004C2935" w:rsidRDefault="004C2935" w:rsidP="00E71FC3">
      <w:pPr>
        <w:pStyle w:val="NoSpacing"/>
      </w:pPr>
    </w:p>
    <w:p w14:paraId="62E31ACA" w14:textId="1E6FA5F0" w:rsidR="004C2935" w:rsidRPr="004C2935" w:rsidRDefault="004C2935" w:rsidP="00E71FC3">
      <w:pPr>
        <w:pStyle w:val="NoSpacing"/>
      </w:pPr>
      <w:r>
        <w:t>10 June 2018</w:t>
      </w:r>
      <w:bookmarkStart w:id="0" w:name="_GoBack"/>
      <w:bookmarkEnd w:id="0"/>
    </w:p>
    <w:sectPr w:rsidR="004C2935" w:rsidRPr="004C29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6A79D" w14:textId="77777777" w:rsidR="004C2935" w:rsidRDefault="004C2935" w:rsidP="00E71FC3">
      <w:pPr>
        <w:spacing w:after="0" w:line="240" w:lineRule="auto"/>
      </w:pPr>
      <w:r>
        <w:separator/>
      </w:r>
    </w:p>
  </w:endnote>
  <w:endnote w:type="continuationSeparator" w:id="0">
    <w:p w14:paraId="4815388D" w14:textId="77777777" w:rsidR="004C2935" w:rsidRDefault="004C29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2F3B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051391" w14:textId="77777777" w:rsidR="004C2935" w:rsidRDefault="004C2935" w:rsidP="00E71FC3">
      <w:pPr>
        <w:spacing w:after="0" w:line="240" w:lineRule="auto"/>
      </w:pPr>
      <w:r>
        <w:separator/>
      </w:r>
    </w:p>
  </w:footnote>
  <w:footnote w:type="continuationSeparator" w:id="0">
    <w:p w14:paraId="24035F8F" w14:textId="77777777" w:rsidR="004C2935" w:rsidRDefault="004C29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935"/>
    <w:rsid w:val="001A7C09"/>
    <w:rsid w:val="004C29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B95E91"/>
  <w15:chartTrackingRefBased/>
  <w15:docId w15:val="{33BA9CE7-C791-41F0-851C-9E17967A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2018-06-10T19:49:00Z</dcterms:created>
  <dcterms:modified xsi:type="dcterms:W3CDTF">2018-06-10T19:51:00Z</dcterms:modified>
</cp:coreProperties>
</file>